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E45DB" w:rsidRPr="007127BF" w:rsidRDefault="004E45DB">
      <w:pPr>
        <w:pStyle w:val="NoSpacing"/>
        <w:jc w:val="center"/>
        <w:rPr>
          <w:rFonts w:ascii="Arial" w:hAnsi="Arial" w:cs="Arial"/>
        </w:rPr>
      </w:pPr>
      <w:r w:rsidRPr="007127BF">
        <w:rPr>
          <w:rFonts w:ascii="Arial" w:hAnsi="Arial" w:cs="Arial"/>
        </w:rPr>
        <w:t xml:space="preserve">                                                                                               </w:t>
      </w:r>
    </w:p>
    <w:p w:rsidR="004E45DB" w:rsidRPr="007127BF" w:rsidRDefault="004E45DB">
      <w:pPr>
        <w:ind w:left="4320"/>
        <w:rPr>
          <w:rFonts w:ascii="Arial" w:hAnsi="Arial" w:cs="Arial"/>
          <w:b/>
          <w:sz w:val="20"/>
          <w:szCs w:val="20"/>
        </w:rPr>
      </w:pPr>
    </w:p>
    <w:p w:rsidR="004E45DB" w:rsidRPr="007127BF" w:rsidRDefault="004E45DB">
      <w:pPr>
        <w:jc w:val="center"/>
        <w:rPr>
          <w:rFonts w:ascii="Arial" w:hAnsi="Arial" w:cs="Arial"/>
          <w:b/>
          <w:sz w:val="20"/>
          <w:szCs w:val="20"/>
        </w:rPr>
      </w:pPr>
      <w:r w:rsidRPr="007127BF">
        <w:rPr>
          <w:rFonts w:ascii="Arial" w:hAnsi="Arial" w:cs="Arial"/>
          <w:b/>
          <w:sz w:val="20"/>
          <w:szCs w:val="20"/>
        </w:rPr>
        <w:t>Сведения</w:t>
      </w:r>
    </w:p>
    <w:p w:rsidR="004E45DB" w:rsidRPr="007127BF" w:rsidRDefault="004E45DB">
      <w:pPr>
        <w:jc w:val="center"/>
        <w:rPr>
          <w:rFonts w:ascii="Arial" w:hAnsi="Arial" w:cs="Arial"/>
          <w:b/>
          <w:sz w:val="20"/>
          <w:szCs w:val="20"/>
        </w:rPr>
      </w:pPr>
      <w:r w:rsidRPr="007127BF">
        <w:rPr>
          <w:rFonts w:ascii="Arial" w:hAnsi="Arial" w:cs="Arial"/>
          <w:b/>
          <w:sz w:val="20"/>
          <w:szCs w:val="20"/>
        </w:rPr>
        <w:t>о   доходах,  расходах, об имуществе и обязательствах имущественного характера   руководителя муниципального учреждения, его супруги (супруга)  и несовершеннолетних детей, а также  о расходах  доходах,  об имуществе и обязательствах имущественного характера   лица замещающего муниципальную должность, муниципального служащего,  его супруги (супруга)  и несовершеннолетних детей</w:t>
      </w:r>
    </w:p>
    <w:p w:rsidR="004E45DB" w:rsidRPr="007127BF" w:rsidRDefault="004E45DB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5797" w:type="dxa"/>
        <w:tblInd w:w="-601" w:type="dxa"/>
        <w:tblLayout w:type="fixed"/>
        <w:tblLook w:val="0000"/>
      </w:tblPr>
      <w:tblGrid>
        <w:gridCol w:w="2127"/>
        <w:gridCol w:w="1453"/>
        <w:gridCol w:w="1744"/>
        <w:gridCol w:w="1080"/>
        <w:gridCol w:w="1440"/>
        <w:gridCol w:w="1633"/>
        <w:gridCol w:w="1440"/>
        <w:gridCol w:w="1260"/>
        <w:gridCol w:w="1260"/>
        <w:gridCol w:w="2360"/>
      </w:tblGrid>
      <w:tr w:rsidR="004E45DB" w:rsidRPr="00410917" w:rsidTr="00410917">
        <w:trPr>
          <w:trHeight w:val="13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Ф.И.О. лиц</w:t>
            </w:r>
            <w:bookmarkStart w:id="0" w:name="_GoBack"/>
            <w:bookmarkEnd w:id="0"/>
            <w:r w:rsidRPr="00410917">
              <w:rPr>
                <w:sz w:val="20"/>
                <w:szCs w:val="20"/>
              </w:rPr>
              <w:t>а замещающего муниципальную должность, муниципального служащего, руководителя муниципального учреждения, его  супруги (супруга)  и несовершеннолетних детей</w:t>
            </w:r>
          </w:p>
        </w:tc>
        <w:tc>
          <w:tcPr>
            <w:tcW w:w="14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Default="004E45DB">
            <w:pPr>
              <w:snapToGrid w:val="0"/>
              <w:ind w:left="-108"/>
              <w:jc w:val="center"/>
              <w:rPr>
                <w:sz w:val="20"/>
                <w:szCs w:val="20"/>
              </w:rPr>
            </w:pPr>
          </w:p>
          <w:p w:rsidR="004E45DB" w:rsidRPr="00410917" w:rsidRDefault="004E45DB">
            <w:pPr>
              <w:snapToGrid w:val="0"/>
              <w:ind w:left="-108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Деклариро-</w:t>
            </w:r>
          </w:p>
          <w:p w:rsidR="004E45DB" w:rsidRPr="00410917" w:rsidRDefault="004E45DB">
            <w:pPr>
              <w:ind w:left="-108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ванный</w:t>
            </w:r>
          </w:p>
          <w:p w:rsidR="004E45DB" w:rsidRPr="00410917" w:rsidRDefault="004E45DB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 xml:space="preserve">годовой доход за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410917">
                <w:rPr>
                  <w:sz w:val="20"/>
                  <w:szCs w:val="20"/>
                </w:rPr>
                <w:t>2014 г</w:t>
              </w:r>
            </w:smartTag>
            <w:r w:rsidRPr="00410917">
              <w:rPr>
                <w:sz w:val="20"/>
                <w:szCs w:val="20"/>
              </w:rPr>
              <w:t>. (руб.)</w:t>
            </w:r>
          </w:p>
        </w:tc>
        <w:tc>
          <w:tcPr>
            <w:tcW w:w="58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4E45DB" w:rsidRPr="00410917" w:rsidRDefault="004E45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DB" w:rsidRPr="00410917" w:rsidRDefault="004E45DB">
            <w:pPr>
              <w:autoSpaceDE w:val="0"/>
              <w:snapToGrid w:val="0"/>
              <w:jc w:val="both"/>
              <w:rPr>
                <w:b/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приобретению), если сумма сделки превышает общий доход лица, за три последних года, предшествующих совершению сделки.</w:t>
            </w:r>
            <w:r w:rsidRPr="00410917">
              <w:rPr>
                <w:rStyle w:val="a"/>
                <w:sz w:val="20"/>
                <w:szCs w:val="20"/>
              </w:rPr>
              <w:footnoteReference w:id="1"/>
            </w:r>
          </w:p>
          <w:p w:rsidR="004E45DB" w:rsidRPr="00410917" w:rsidRDefault="004E45D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E45DB" w:rsidRPr="00410917" w:rsidTr="00410917">
        <w:trPr>
          <w:trHeight w:val="135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Default="004E45DB">
            <w:pPr>
              <w:snapToGrid w:val="0"/>
              <w:ind w:left="-108" w:right="-108"/>
              <w:jc w:val="center"/>
              <w:rPr>
                <w:sz w:val="20"/>
                <w:szCs w:val="20"/>
              </w:rPr>
            </w:pPr>
          </w:p>
          <w:p w:rsidR="004E45DB" w:rsidRPr="00410917" w:rsidRDefault="004E45DB">
            <w:pPr>
              <w:snapToGrid w:val="0"/>
              <w:ind w:left="-108" w:right="-108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Вид объектов недвижимости</w:t>
            </w:r>
          </w:p>
          <w:p w:rsidR="004E45DB" w:rsidRPr="00410917" w:rsidRDefault="004E45DB">
            <w:pPr>
              <w:ind w:left="-54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Default="004E45DB">
            <w:pPr>
              <w:snapToGrid w:val="0"/>
              <w:ind w:left="-108" w:right="-72"/>
              <w:jc w:val="center"/>
              <w:rPr>
                <w:sz w:val="20"/>
                <w:szCs w:val="20"/>
              </w:rPr>
            </w:pPr>
          </w:p>
          <w:p w:rsidR="004E45DB" w:rsidRPr="00410917" w:rsidRDefault="004E45DB">
            <w:pPr>
              <w:snapToGrid w:val="0"/>
              <w:ind w:left="-108" w:right="-72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Площадь</w:t>
            </w:r>
          </w:p>
          <w:p w:rsidR="004E45DB" w:rsidRPr="00410917" w:rsidRDefault="004E45DB">
            <w:pPr>
              <w:ind w:left="-108" w:right="-72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(кв.м)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Default="004E45DB">
            <w:pPr>
              <w:snapToGrid w:val="0"/>
              <w:ind w:left="-96" w:right="-109"/>
              <w:jc w:val="center"/>
              <w:rPr>
                <w:sz w:val="20"/>
                <w:szCs w:val="20"/>
              </w:rPr>
            </w:pPr>
          </w:p>
          <w:p w:rsidR="004E45DB" w:rsidRPr="00410917" w:rsidRDefault="004E45DB">
            <w:pPr>
              <w:snapToGrid w:val="0"/>
              <w:ind w:left="-96" w:right="-109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Default="004E45DB">
            <w:pPr>
              <w:snapToGrid w:val="0"/>
              <w:ind w:left="-136" w:right="-94"/>
              <w:jc w:val="center"/>
              <w:rPr>
                <w:sz w:val="20"/>
                <w:szCs w:val="20"/>
              </w:rPr>
            </w:pPr>
          </w:p>
          <w:p w:rsidR="004E45DB" w:rsidRPr="00410917" w:rsidRDefault="004E45DB">
            <w:pPr>
              <w:snapToGrid w:val="0"/>
              <w:ind w:left="-136" w:right="-94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 xml:space="preserve">Вид объектов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Площадь (кв.м)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Default="004E45DB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  <w:p w:rsidR="004E45DB" w:rsidRPr="00410917" w:rsidRDefault="004E45DB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DB" w:rsidRPr="00410917" w:rsidRDefault="004E45DB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</w:tc>
      </w:tr>
      <w:tr w:rsidR="004E45DB" w:rsidRPr="00410917" w:rsidTr="00410917">
        <w:trPr>
          <w:trHeight w:val="13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1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2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>
            <w:pPr>
              <w:snapToGrid w:val="0"/>
              <w:ind w:left="-108" w:right="-108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>
            <w:pPr>
              <w:snapToGrid w:val="0"/>
              <w:ind w:left="-108" w:right="-72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5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>
            <w:pPr>
              <w:snapToGrid w:val="0"/>
              <w:ind w:left="-96" w:right="-109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>
            <w:pPr>
              <w:snapToGrid w:val="0"/>
              <w:ind w:left="-136" w:right="-94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9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DB" w:rsidRPr="00410917" w:rsidRDefault="004E45DB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10</w:t>
            </w:r>
          </w:p>
        </w:tc>
      </w:tr>
      <w:tr w:rsidR="004E45DB" w:rsidRPr="00410917" w:rsidTr="00410917">
        <w:trPr>
          <w:trHeight w:val="958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4E45DB" w:rsidRPr="00410917" w:rsidRDefault="004E45DB" w:rsidP="00DF6C71">
            <w:pPr>
              <w:widowControl w:val="0"/>
              <w:snapToGrid w:val="0"/>
              <w:jc w:val="center"/>
              <w:rPr>
                <w:kern w:val="1"/>
                <w:sz w:val="20"/>
                <w:szCs w:val="20"/>
                <w:lang w:bidi="hi-IN"/>
              </w:rPr>
            </w:pPr>
          </w:p>
          <w:p w:rsidR="004E45DB" w:rsidRDefault="004E45DB" w:rsidP="00DF6C71">
            <w:pPr>
              <w:widowControl w:val="0"/>
              <w:snapToGrid w:val="0"/>
              <w:jc w:val="center"/>
              <w:rPr>
                <w:kern w:val="1"/>
                <w:sz w:val="20"/>
                <w:szCs w:val="20"/>
                <w:lang w:bidi="hi-IN"/>
              </w:rPr>
            </w:pPr>
          </w:p>
          <w:p w:rsidR="004E45DB" w:rsidRPr="00410917" w:rsidRDefault="004E45DB" w:rsidP="00DF6C71">
            <w:pPr>
              <w:widowControl w:val="0"/>
              <w:snapToGrid w:val="0"/>
              <w:jc w:val="center"/>
              <w:rPr>
                <w:kern w:val="1"/>
                <w:sz w:val="20"/>
                <w:szCs w:val="20"/>
                <w:lang w:bidi="hi-IN"/>
              </w:rPr>
            </w:pPr>
            <w:r w:rsidRPr="00410917">
              <w:rPr>
                <w:kern w:val="1"/>
                <w:sz w:val="20"/>
                <w:szCs w:val="20"/>
                <w:lang w:bidi="hi-IN"/>
              </w:rPr>
              <w:t>Ефанова Ирина Ивановна</w:t>
            </w:r>
          </w:p>
        </w:tc>
        <w:tc>
          <w:tcPr>
            <w:tcW w:w="145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4E45DB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395858,08</w:t>
            </w:r>
          </w:p>
        </w:tc>
        <w:tc>
          <w:tcPr>
            <w:tcW w:w="174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4E45DB" w:rsidRPr="00410917" w:rsidRDefault="004E45DB" w:rsidP="00410917">
            <w:pPr>
              <w:jc w:val="center"/>
              <w:rPr>
                <w:sz w:val="20"/>
                <w:szCs w:val="20"/>
              </w:rPr>
            </w:pPr>
          </w:p>
          <w:p w:rsidR="004E45DB" w:rsidRDefault="004E45DB" w:rsidP="00410917">
            <w:pPr>
              <w:jc w:val="center"/>
              <w:rPr>
                <w:sz w:val="20"/>
                <w:szCs w:val="20"/>
              </w:rPr>
            </w:pPr>
          </w:p>
          <w:p w:rsidR="004E45DB" w:rsidRDefault="004E45DB" w:rsidP="00410917">
            <w:pPr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410917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Земельная доля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4E45DB" w:rsidRDefault="004E45DB" w:rsidP="00DF6C71">
            <w:pPr>
              <w:rPr>
                <w:sz w:val="20"/>
                <w:szCs w:val="20"/>
              </w:rPr>
            </w:pPr>
          </w:p>
          <w:p w:rsidR="004E45DB" w:rsidRDefault="004E45DB" w:rsidP="00DF6C71">
            <w:pPr>
              <w:rPr>
                <w:sz w:val="20"/>
                <w:szCs w:val="20"/>
              </w:rPr>
            </w:pPr>
          </w:p>
          <w:p w:rsidR="004E45DB" w:rsidRDefault="004E45DB" w:rsidP="00410917">
            <w:pPr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410917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94</w:t>
            </w:r>
            <w:r>
              <w:rPr>
                <w:sz w:val="20"/>
                <w:szCs w:val="20"/>
              </w:rPr>
              <w:t xml:space="preserve"> </w:t>
            </w:r>
            <w:r w:rsidRPr="00410917">
              <w:rPr>
                <w:sz w:val="20"/>
                <w:szCs w:val="20"/>
              </w:rPr>
              <w:t>300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7127BF">
            <w:pPr>
              <w:jc w:val="center"/>
              <w:rPr>
                <w:sz w:val="20"/>
                <w:szCs w:val="20"/>
              </w:rPr>
            </w:pPr>
          </w:p>
          <w:p w:rsidR="004E45DB" w:rsidRDefault="004E45DB" w:rsidP="007127BF">
            <w:pPr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7127BF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Россия</w:t>
            </w:r>
          </w:p>
        </w:tc>
        <w:tc>
          <w:tcPr>
            <w:tcW w:w="163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4E45DB" w:rsidRDefault="004E45DB" w:rsidP="00DF6C71">
            <w:pPr>
              <w:snapToGrid w:val="0"/>
              <w:ind w:left="-96" w:right="-109"/>
              <w:jc w:val="center"/>
              <w:rPr>
                <w:sz w:val="20"/>
                <w:szCs w:val="20"/>
              </w:rPr>
            </w:pPr>
          </w:p>
          <w:p w:rsidR="004E45DB" w:rsidRDefault="004E45DB" w:rsidP="00DF6C71">
            <w:pPr>
              <w:snapToGrid w:val="0"/>
              <w:ind w:left="-96" w:right="-109"/>
              <w:jc w:val="center"/>
              <w:rPr>
                <w:sz w:val="20"/>
                <w:szCs w:val="20"/>
              </w:rPr>
            </w:pPr>
          </w:p>
          <w:p w:rsidR="004E45DB" w:rsidRDefault="004E45DB" w:rsidP="00DF6C71">
            <w:pPr>
              <w:snapToGrid w:val="0"/>
              <w:ind w:left="-96" w:right="-109"/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DF6C71">
            <w:pPr>
              <w:snapToGrid w:val="0"/>
              <w:ind w:left="-96" w:right="-109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E45DB" w:rsidRPr="00410917" w:rsidRDefault="004E45DB" w:rsidP="00DF6C71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Жилой дом</w:t>
            </w:r>
          </w:p>
          <w:p w:rsidR="004E45DB" w:rsidRPr="00410917" w:rsidRDefault="004E45DB" w:rsidP="00DF6C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E45DB" w:rsidRPr="00410917" w:rsidRDefault="004E45DB" w:rsidP="00DF6C71">
            <w:pPr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DF6C71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95,8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E45DB" w:rsidRPr="00410917" w:rsidRDefault="004E45DB" w:rsidP="00DF6C71">
            <w:pPr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DF6C71">
            <w:pPr>
              <w:jc w:val="center"/>
              <w:rPr>
                <w:sz w:val="20"/>
                <w:szCs w:val="20"/>
              </w:rPr>
            </w:pPr>
            <w:r w:rsidRPr="00410917">
              <w:rPr>
                <w:vanish/>
                <w:sz w:val="20"/>
                <w:szCs w:val="20"/>
              </w:rPr>
              <w:t>осияое бессрочное пользование)</w:t>
            </w:r>
            <w:r w:rsidRPr="00410917">
              <w:rPr>
                <w:vanish/>
                <w:sz w:val="20"/>
                <w:szCs w:val="20"/>
              </w:rPr>
              <w:tab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vanish/>
                <w:sz w:val="20"/>
                <w:szCs w:val="20"/>
              </w:rPr>
              <w:pgNum/>
            </w:r>
            <w:r w:rsidRPr="00410917">
              <w:rPr>
                <w:sz w:val="20"/>
                <w:szCs w:val="20"/>
              </w:rPr>
              <w:t>Россия</w:t>
            </w:r>
          </w:p>
        </w:tc>
        <w:tc>
          <w:tcPr>
            <w:tcW w:w="23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E45DB" w:rsidRPr="00410917" w:rsidRDefault="004E45DB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  <w:p w:rsidR="004E45DB" w:rsidRDefault="004E45DB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  <w:p w:rsidR="004E45DB" w:rsidRDefault="004E45DB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  <w:p w:rsidR="004E45DB" w:rsidRDefault="004E45DB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  <w:p w:rsidR="004E45DB" w:rsidRPr="00410917" w:rsidRDefault="004E45DB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 xml:space="preserve"> нет</w:t>
            </w:r>
          </w:p>
        </w:tc>
      </w:tr>
      <w:tr w:rsidR="004E45DB" w:rsidRPr="00410917" w:rsidTr="00410917">
        <w:trPr>
          <w:trHeight w:val="58"/>
        </w:trPr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 w:rsidP="00B21CB6">
            <w:pPr>
              <w:widowControl w:val="0"/>
              <w:snapToGrid w:val="0"/>
              <w:jc w:val="center"/>
              <w:rPr>
                <w:kern w:val="1"/>
                <w:sz w:val="20"/>
                <w:szCs w:val="20"/>
                <w:lang w:bidi="hi-IN"/>
              </w:rPr>
            </w:pPr>
          </w:p>
        </w:tc>
        <w:tc>
          <w:tcPr>
            <w:tcW w:w="145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4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 w:rsidP="007127BF">
            <w:pPr>
              <w:snapToGrid w:val="0"/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 w:rsidP="007127BF">
            <w:pPr>
              <w:snapToGrid w:val="0"/>
              <w:ind w:left="-108"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 w:rsidP="007127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>
            <w:pPr>
              <w:snapToGrid w:val="0"/>
              <w:ind w:left="-96" w:right="-109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 w:rsidP="00DF6C71">
            <w:pPr>
              <w:snapToGrid w:val="0"/>
              <w:ind w:left="-136" w:right="-94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 w:rsidP="00DF6C71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DF6C71">
            <w:pPr>
              <w:snapToGrid w:val="0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</w:rPr>
              <w:t xml:space="preserve"> </w:t>
            </w:r>
            <w:r w:rsidRPr="00410917">
              <w:rPr>
                <w:sz w:val="20"/>
                <w:szCs w:val="20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E45DB" w:rsidRDefault="004E45DB" w:rsidP="00DF6C71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DF6C71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Россия</w:t>
            </w:r>
          </w:p>
        </w:tc>
        <w:tc>
          <w:tcPr>
            <w:tcW w:w="23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DB" w:rsidRPr="00410917" w:rsidRDefault="004E45DB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</w:tc>
      </w:tr>
      <w:tr w:rsidR="004E45DB" w:rsidRPr="00410917" w:rsidTr="00410917">
        <w:trPr>
          <w:trHeight w:val="13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E45DB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4E45DB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4E45DB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4E45DB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супруг</w:t>
            </w:r>
          </w:p>
        </w:tc>
        <w:tc>
          <w:tcPr>
            <w:tcW w:w="145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E45DB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4E45DB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4E45DB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4E45DB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1,79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 w:rsidP="00410917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Земельная доля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 w:rsidP="00410917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94</w:t>
            </w:r>
            <w:r>
              <w:rPr>
                <w:sz w:val="20"/>
                <w:szCs w:val="20"/>
              </w:rPr>
              <w:t xml:space="preserve"> </w:t>
            </w:r>
            <w:r w:rsidRPr="00410917">
              <w:rPr>
                <w:sz w:val="20"/>
                <w:szCs w:val="20"/>
              </w:rPr>
              <w:t>300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 w:rsidP="00410917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Россия</w:t>
            </w:r>
          </w:p>
        </w:tc>
        <w:tc>
          <w:tcPr>
            <w:tcW w:w="163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E45DB" w:rsidRDefault="004E45DB" w:rsidP="00A349A8">
            <w:pPr>
              <w:snapToGrid w:val="0"/>
              <w:ind w:left="-96" w:right="-109"/>
              <w:jc w:val="center"/>
              <w:rPr>
                <w:sz w:val="20"/>
                <w:szCs w:val="20"/>
              </w:rPr>
            </w:pPr>
          </w:p>
          <w:p w:rsidR="004E45DB" w:rsidRDefault="004E45DB" w:rsidP="00A349A8">
            <w:pPr>
              <w:snapToGrid w:val="0"/>
              <w:ind w:left="-96" w:right="-109"/>
              <w:jc w:val="center"/>
              <w:rPr>
                <w:sz w:val="20"/>
                <w:szCs w:val="20"/>
              </w:rPr>
            </w:pPr>
          </w:p>
          <w:p w:rsidR="004E45DB" w:rsidRDefault="004E45DB" w:rsidP="00A349A8">
            <w:pPr>
              <w:snapToGrid w:val="0"/>
              <w:ind w:left="-96" w:right="-109"/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410917">
            <w:pPr>
              <w:snapToGrid w:val="0"/>
              <w:ind w:right="-109"/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ВАЗ 21213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E45DB" w:rsidRPr="00410917" w:rsidRDefault="004E45DB" w:rsidP="00410917">
            <w:pPr>
              <w:snapToGrid w:val="0"/>
              <w:ind w:right="-94"/>
              <w:jc w:val="center"/>
              <w:rPr>
                <w:sz w:val="20"/>
                <w:szCs w:val="20"/>
              </w:rPr>
            </w:pPr>
          </w:p>
          <w:p w:rsidR="004E45DB" w:rsidRDefault="004E45DB" w:rsidP="00410917">
            <w:pPr>
              <w:snapToGrid w:val="0"/>
              <w:ind w:right="-94"/>
              <w:jc w:val="center"/>
              <w:rPr>
                <w:sz w:val="20"/>
                <w:szCs w:val="20"/>
              </w:rPr>
            </w:pPr>
          </w:p>
          <w:p w:rsidR="004E45DB" w:rsidRDefault="004E45DB" w:rsidP="00410917">
            <w:pPr>
              <w:snapToGrid w:val="0"/>
              <w:ind w:right="-94"/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410917">
            <w:pPr>
              <w:snapToGrid w:val="0"/>
              <w:ind w:right="-9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E45DB" w:rsidRPr="00410917" w:rsidRDefault="004E45DB" w:rsidP="00410917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4E45DB" w:rsidRDefault="004E45DB" w:rsidP="00410917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4E45DB" w:rsidRDefault="004E45DB" w:rsidP="00410917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41091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E45DB" w:rsidRPr="00410917" w:rsidRDefault="004E45DB" w:rsidP="00410917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  <w:p w:rsidR="004E45DB" w:rsidRDefault="004E45DB" w:rsidP="00410917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  <w:p w:rsidR="004E45DB" w:rsidRDefault="004E45DB" w:rsidP="00410917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410917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3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45DB" w:rsidRPr="00410917" w:rsidRDefault="004E45DB" w:rsidP="00410917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410917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  <w:p w:rsidR="004E45DB" w:rsidRDefault="004E45DB" w:rsidP="00410917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410917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4E45DB" w:rsidRPr="00410917" w:rsidTr="00B47AC2">
        <w:trPr>
          <w:trHeight w:val="135"/>
        </w:trPr>
        <w:tc>
          <w:tcPr>
            <w:tcW w:w="2127" w:type="dxa"/>
            <w:vMerge/>
            <w:tcBorders>
              <w:left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  <w:vMerge/>
            <w:tcBorders>
              <w:left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 w:rsidP="00410917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Земельная доля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 w:rsidP="00410917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94</w:t>
            </w:r>
            <w:r>
              <w:rPr>
                <w:sz w:val="20"/>
                <w:szCs w:val="20"/>
              </w:rPr>
              <w:t xml:space="preserve"> </w:t>
            </w:r>
            <w:r w:rsidRPr="00410917">
              <w:rPr>
                <w:sz w:val="20"/>
                <w:szCs w:val="20"/>
              </w:rPr>
              <w:t>300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 w:rsidP="00410917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Россия</w:t>
            </w:r>
          </w:p>
        </w:tc>
        <w:tc>
          <w:tcPr>
            <w:tcW w:w="163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E45DB" w:rsidRPr="00410917" w:rsidRDefault="004E45DB" w:rsidP="00A349A8">
            <w:pPr>
              <w:snapToGrid w:val="0"/>
              <w:ind w:left="-96" w:right="-109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E45DB" w:rsidRPr="00410917" w:rsidRDefault="004E45DB" w:rsidP="00801467">
            <w:pPr>
              <w:snapToGrid w:val="0"/>
              <w:ind w:right="-94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E45DB" w:rsidRPr="00410917" w:rsidRDefault="004E45DB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</w:tc>
        <w:tc>
          <w:tcPr>
            <w:tcW w:w="23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45DB" w:rsidRPr="00410917" w:rsidRDefault="004E45DB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</w:tc>
      </w:tr>
      <w:tr w:rsidR="004E45DB" w:rsidRPr="00410917" w:rsidTr="00B47AC2">
        <w:trPr>
          <w:trHeight w:val="135"/>
        </w:trPr>
        <w:tc>
          <w:tcPr>
            <w:tcW w:w="2127" w:type="dxa"/>
            <w:vMerge/>
            <w:tcBorders>
              <w:left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  <w:vMerge/>
            <w:tcBorders>
              <w:left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 w:rsidP="00410917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Земельная доля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 w:rsidP="00410917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94</w:t>
            </w:r>
            <w:r>
              <w:rPr>
                <w:sz w:val="20"/>
                <w:szCs w:val="20"/>
              </w:rPr>
              <w:t xml:space="preserve"> </w:t>
            </w:r>
            <w:r w:rsidRPr="00410917">
              <w:rPr>
                <w:sz w:val="20"/>
                <w:szCs w:val="20"/>
              </w:rPr>
              <w:t>300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 w:rsidP="00410917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Россия</w:t>
            </w:r>
          </w:p>
        </w:tc>
        <w:tc>
          <w:tcPr>
            <w:tcW w:w="163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E45DB" w:rsidRPr="00410917" w:rsidRDefault="004E45DB" w:rsidP="00A349A8">
            <w:pPr>
              <w:snapToGrid w:val="0"/>
              <w:ind w:left="-96" w:right="-109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E45DB" w:rsidRPr="00410917" w:rsidRDefault="004E45DB" w:rsidP="00801467">
            <w:pPr>
              <w:snapToGrid w:val="0"/>
              <w:ind w:right="-94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E45DB" w:rsidRPr="00410917" w:rsidRDefault="004E45DB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</w:tc>
        <w:tc>
          <w:tcPr>
            <w:tcW w:w="23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45DB" w:rsidRPr="00410917" w:rsidRDefault="004E45DB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</w:tc>
      </w:tr>
      <w:tr w:rsidR="004E45DB" w:rsidRPr="00410917" w:rsidTr="00410917">
        <w:trPr>
          <w:trHeight w:val="135"/>
        </w:trPr>
        <w:tc>
          <w:tcPr>
            <w:tcW w:w="2127" w:type="dxa"/>
            <w:vMerge/>
            <w:tcBorders>
              <w:left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  <w:vMerge/>
            <w:tcBorders>
              <w:left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 w:rsidP="00410917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 w:rsidP="00410917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95,8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 w:rsidP="00410917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Россия</w:t>
            </w:r>
          </w:p>
        </w:tc>
        <w:tc>
          <w:tcPr>
            <w:tcW w:w="1633" w:type="dxa"/>
            <w:vMerge/>
            <w:tcBorders>
              <w:left w:val="single" w:sz="4" w:space="0" w:color="000000"/>
            </w:tcBorders>
          </w:tcPr>
          <w:p w:rsidR="004E45DB" w:rsidRPr="00410917" w:rsidRDefault="004E45DB" w:rsidP="00A349A8">
            <w:pPr>
              <w:snapToGrid w:val="0"/>
              <w:ind w:left="-96" w:right="-109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000000"/>
            </w:tcBorders>
          </w:tcPr>
          <w:p w:rsidR="004E45DB" w:rsidRPr="00410917" w:rsidRDefault="004E45DB" w:rsidP="00801467">
            <w:pPr>
              <w:snapToGrid w:val="0"/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</w:tcBorders>
          </w:tcPr>
          <w:p w:rsidR="004E45DB" w:rsidRPr="00410917" w:rsidRDefault="004E45DB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</w:tc>
        <w:tc>
          <w:tcPr>
            <w:tcW w:w="23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5DB" w:rsidRPr="00410917" w:rsidRDefault="004E45DB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</w:tc>
      </w:tr>
      <w:tr w:rsidR="004E45DB" w:rsidRPr="00410917" w:rsidTr="00410917">
        <w:trPr>
          <w:trHeight w:val="135"/>
        </w:trPr>
        <w:tc>
          <w:tcPr>
            <w:tcW w:w="2127" w:type="dxa"/>
            <w:vMerge/>
            <w:tcBorders>
              <w:left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  <w:vMerge/>
            <w:tcBorders>
              <w:left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 w:rsidP="00410917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 w:rsidP="004109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 w:rsidP="004109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33" w:type="dxa"/>
            <w:vMerge/>
            <w:tcBorders>
              <w:left w:val="single" w:sz="4" w:space="0" w:color="000000"/>
            </w:tcBorders>
          </w:tcPr>
          <w:p w:rsidR="004E45DB" w:rsidRPr="00410917" w:rsidRDefault="004E45DB" w:rsidP="00A349A8">
            <w:pPr>
              <w:snapToGrid w:val="0"/>
              <w:ind w:left="-96" w:right="-109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000000"/>
            </w:tcBorders>
          </w:tcPr>
          <w:p w:rsidR="004E45DB" w:rsidRPr="00410917" w:rsidRDefault="004E45DB" w:rsidP="00801467">
            <w:pPr>
              <w:snapToGrid w:val="0"/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</w:tcBorders>
          </w:tcPr>
          <w:p w:rsidR="004E45DB" w:rsidRPr="00410917" w:rsidRDefault="004E45DB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</w:tc>
        <w:tc>
          <w:tcPr>
            <w:tcW w:w="23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5DB" w:rsidRPr="00410917" w:rsidRDefault="004E45DB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</w:tc>
      </w:tr>
      <w:tr w:rsidR="004E45DB" w:rsidRPr="00410917" w:rsidTr="00410917">
        <w:trPr>
          <w:trHeight w:val="135"/>
        </w:trPr>
        <w:tc>
          <w:tcPr>
            <w:tcW w:w="2127" w:type="dxa"/>
            <w:vMerge/>
            <w:tcBorders>
              <w:left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  <w:vMerge/>
            <w:tcBorders>
              <w:left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 w:rsidP="00410917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Default="004E45DB" w:rsidP="00410917">
            <w:pPr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410917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</w:rPr>
              <w:t xml:space="preserve"> </w:t>
            </w:r>
            <w:r w:rsidRPr="00410917"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Default="004E45DB" w:rsidP="00410917">
            <w:pPr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410917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Россия</w:t>
            </w:r>
          </w:p>
        </w:tc>
        <w:tc>
          <w:tcPr>
            <w:tcW w:w="1633" w:type="dxa"/>
            <w:vMerge/>
            <w:tcBorders>
              <w:left w:val="single" w:sz="4" w:space="0" w:color="000000"/>
            </w:tcBorders>
          </w:tcPr>
          <w:p w:rsidR="004E45DB" w:rsidRPr="00410917" w:rsidRDefault="004E45DB" w:rsidP="00A349A8">
            <w:pPr>
              <w:snapToGrid w:val="0"/>
              <w:ind w:left="-96" w:right="-109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000000"/>
            </w:tcBorders>
          </w:tcPr>
          <w:p w:rsidR="004E45DB" w:rsidRPr="00410917" w:rsidRDefault="004E45DB" w:rsidP="00801467">
            <w:pPr>
              <w:snapToGrid w:val="0"/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</w:tcBorders>
          </w:tcPr>
          <w:p w:rsidR="004E45DB" w:rsidRPr="00410917" w:rsidRDefault="004E45DB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</w:tc>
        <w:tc>
          <w:tcPr>
            <w:tcW w:w="23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5DB" w:rsidRPr="00410917" w:rsidRDefault="004E45DB">
            <w:pPr>
              <w:snapToGrid w:val="0"/>
              <w:ind w:left="-66"/>
              <w:jc w:val="center"/>
              <w:rPr>
                <w:sz w:val="20"/>
                <w:szCs w:val="20"/>
              </w:rPr>
            </w:pPr>
          </w:p>
        </w:tc>
      </w:tr>
      <w:tr w:rsidR="004E45DB" w:rsidRPr="00410917" w:rsidTr="00410917">
        <w:trPr>
          <w:trHeight w:val="135"/>
        </w:trPr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 w:rsidP="00410917">
            <w:pPr>
              <w:jc w:val="center"/>
              <w:rPr>
                <w:sz w:val="20"/>
                <w:szCs w:val="20"/>
              </w:rPr>
            </w:pPr>
            <w:r w:rsidRPr="0041091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Default="004E45DB" w:rsidP="00410917">
            <w:pPr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4109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DB" w:rsidRDefault="004E45DB" w:rsidP="00410917">
            <w:pPr>
              <w:jc w:val="center"/>
              <w:rPr>
                <w:sz w:val="20"/>
                <w:szCs w:val="20"/>
              </w:rPr>
            </w:pPr>
          </w:p>
          <w:p w:rsidR="004E45DB" w:rsidRPr="00410917" w:rsidRDefault="004E45DB" w:rsidP="004109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33" w:type="dxa"/>
            <w:tcBorders>
              <w:left w:val="single" w:sz="4" w:space="0" w:color="000000"/>
              <w:bottom w:val="single" w:sz="4" w:space="0" w:color="000000"/>
            </w:tcBorders>
          </w:tcPr>
          <w:p w:rsidR="004E45DB" w:rsidRPr="00410917" w:rsidRDefault="004E45DB" w:rsidP="00A349A8">
            <w:pPr>
              <w:snapToGrid w:val="0"/>
              <w:ind w:left="-96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4E45DB" w:rsidRDefault="004E45DB">
            <w:r w:rsidRPr="002F6FE0">
              <w:rPr>
                <w:sz w:val="20"/>
                <w:szCs w:val="20"/>
              </w:rPr>
              <w:t>нет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4E45DB" w:rsidRDefault="004E45DB">
            <w:r w:rsidRPr="002F6FE0">
              <w:rPr>
                <w:sz w:val="20"/>
                <w:szCs w:val="20"/>
              </w:rPr>
              <w:t>нет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4E45DB" w:rsidRDefault="004E45DB">
            <w:r w:rsidRPr="002F6FE0">
              <w:rPr>
                <w:sz w:val="20"/>
                <w:szCs w:val="20"/>
              </w:rPr>
              <w:t>нет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DB" w:rsidRDefault="004E45DB">
            <w:r w:rsidRPr="002F6FE0">
              <w:rPr>
                <w:sz w:val="20"/>
                <w:szCs w:val="20"/>
              </w:rPr>
              <w:t>нет</w:t>
            </w:r>
          </w:p>
        </w:tc>
      </w:tr>
    </w:tbl>
    <w:p w:rsidR="004E45DB" w:rsidRPr="00410917" w:rsidRDefault="004E45DB">
      <w:pPr>
        <w:jc w:val="center"/>
        <w:rPr>
          <w:sz w:val="20"/>
          <w:szCs w:val="20"/>
        </w:rPr>
      </w:pPr>
    </w:p>
    <w:p w:rsidR="004E45DB" w:rsidRPr="00410917" w:rsidRDefault="004E45DB">
      <w:pPr>
        <w:jc w:val="center"/>
        <w:rPr>
          <w:sz w:val="20"/>
          <w:szCs w:val="20"/>
        </w:rPr>
      </w:pPr>
    </w:p>
    <w:sectPr w:rsidR="004E45DB" w:rsidRPr="00410917" w:rsidSect="007127BF">
      <w:pgSz w:w="16838" w:h="11906" w:orient="landscape"/>
      <w:pgMar w:top="567" w:right="926" w:bottom="899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5DB" w:rsidRDefault="004E45DB">
      <w:r>
        <w:separator/>
      </w:r>
    </w:p>
  </w:endnote>
  <w:endnote w:type="continuationSeparator" w:id="0">
    <w:p w:rsidR="004E45DB" w:rsidRDefault="004E45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5DB" w:rsidRDefault="004E45DB">
      <w:r>
        <w:separator/>
      </w:r>
    </w:p>
  </w:footnote>
  <w:footnote w:type="continuationSeparator" w:id="0">
    <w:p w:rsidR="004E45DB" w:rsidRDefault="004E45DB">
      <w:r>
        <w:continuationSeparator/>
      </w:r>
    </w:p>
  </w:footnote>
  <w:footnote w:id="1">
    <w:p w:rsidR="004E45DB" w:rsidRDefault="004E45DB">
      <w:pPr>
        <w:pStyle w:val="FootnoteText"/>
      </w:pPr>
      <w:r>
        <w:rPr>
          <w:rStyle w:val="a"/>
          <w:rFonts w:ascii="Arial" w:hAnsi="Arial"/>
        </w:rPr>
        <w:footnoteRef/>
      </w:r>
      <w:r>
        <w:tab/>
        <w:t xml:space="preserve"> </w:t>
      </w:r>
      <w:r>
        <w:rPr>
          <w:rFonts w:ascii="Arial" w:hAnsi="Arial" w:cs="Arial"/>
        </w:rPr>
        <w:t>Графа 10 заполняется только лицами, замещающими  муниципальные должности и должности муниципальной службы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1CB6"/>
    <w:rsid w:val="0007579F"/>
    <w:rsid w:val="001E468E"/>
    <w:rsid w:val="00251B56"/>
    <w:rsid w:val="002F6FE0"/>
    <w:rsid w:val="00410917"/>
    <w:rsid w:val="00491491"/>
    <w:rsid w:val="00492D9B"/>
    <w:rsid w:val="004E45DB"/>
    <w:rsid w:val="004F01AD"/>
    <w:rsid w:val="006379F8"/>
    <w:rsid w:val="006B58D3"/>
    <w:rsid w:val="007127BF"/>
    <w:rsid w:val="00801467"/>
    <w:rsid w:val="0084092D"/>
    <w:rsid w:val="00971A48"/>
    <w:rsid w:val="00A349A8"/>
    <w:rsid w:val="00B21CB6"/>
    <w:rsid w:val="00B47AC2"/>
    <w:rsid w:val="00B64FAE"/>
    <w:rsid w:val="00C551C3"/>
    <w:rsid w:val="00DD7804"/>
    <w:rsid w:val="00DF6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FAE"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64FAE"/>
    <w:pPr>
      <w:keepNext/>
      <w:numPr>
        <w:numId w:val="1"/>
      </w:numPr>
      <w:ind w:left="1065" w:hanging="360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64FAE"/>
    <w:pPr>
      <w:keepNext/>
      <w:numPr>
        <w:ilvl w:val="1"/>
        <w:numId w:val="1"/>
      </w:numPr>
      <w:ind w:left="1785" w:hanging="360"/>
      <w:outlineLvl w:val="1"/>
    </w:pPr>
    <w:rPr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64FAE"/>
    <w:pPr>
      <w:keepNext/>
      <w:numPr>
        <w:ilvl w:val="3"/>
        <w:numId w:val="1"/>
      </w:numPr>
      <w:ind w:left="3225" w:hanging="360"/>
      <w:outlineLvl w:val="3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Absatz-Standardschriftart">
    <w:name w:val="Absatz-Standardschriftart"/>
    <w:uiPriority w:val="99"/>
    <w:rsid w:val="00B64FAE"/>
  </w:style>
  <w:style w:type="character" w:customStyle="1" w:styleId="1">
    <w:name w:val="Основной шрифт абзаца1"/>
    <w:uiPriority w:val="99"/>
    <w:rsid w:val="00B64FAE"/>
  </w:style>
  <w:style w:type="character" w:customStyle="1" w:styleId="apple-style-span">
    <w:name w:val="apple-style-span"/>
    <w:basedOn w:val="1"/>
    <w:uiPriority w:val="99"/>
    <w:rsid w:val="00B64FAE"/>
    <w:rPr>
      <w:rFonts w:cs="Times New Roman"/>
    </w:rPr>
  </w:style>
  <w:style w:type="character" w:styleId="Strong">
    <w:name w:val="Strong"/>
    <w:basedOn w:val="DefaultParagraphFont"/>
    <w:uiPriority w:val="99"/>
    <w:qFormat/>
    <w:rsid w:val="00B64FAE"/>
    <w:rPr>
      <w:rFonts w:cs="Times New Roman"/>
      <w:b/>
    </w:rPr>
  </w:style>
  <w:style w:type="character" w:styleId="Hyperlink">
    <w:name w:val="Hyperlink"/>
    <w:basedOn w:val="DefaultParagraphFont"/>
    <w:uiPriority w:val="99"/>
    <w:rsid w:val="00B64FAE"/>
    <w:rPr>
      <w:rFonts w:cs="Times New Roman"/>
      <w:color w:val="0000FF"/>
      <w:u w:val="single"/>
    </w:rPr>
  </w:style>
  <w:style w:type="character" w:customStyle="1" w:styleId="a">
    <w:name w:val="Символ сноски"/>
    <w:uiPriority w:val="99"/>
    <w:rsid w:val="00B64FAE"/>
    <w:rPr>
      <w:vertAlign w:val="superscript"/>
    </w:rPr>
  </w:style>
  <w:style w:type="character" w:styleId="FootnoteReference">
    <w:name w:val="footnote reference"/>
    <w:basedOn w:val="DefaultParagraphFont"/>
    <w:uiPriority w:val="99"/>
    <w:rsid w:val="00B64FAE"/>
    <w:rPr>
      <w:rFonts w:cs="Times New Roman"/>
      <w:vertAlign w:val="superscript"/>
    </w:rPr>
  </w:style>
  <w:style w:type="character" w:customStyle="1" w:styleId="a0">
    <w:name w:val="Символы концевой сноски"/>
    <w:uiPriority w:val="99"/>
    <w:rsid w:val="00B64FAE"/>
    <w:rPr>
      <w:vertAlign w:val="superscript"/>
    </w:rPr>
  </w:style>
  <w:style w:type="character" w:customStyle="1" w:styleId="WW-">
    <w:name w:val="WW-Символы концевой сноски"/>
    <w:uiPriority w:val="99"/>
    <w:rsid w:val="00B64FAE"/>
  </w:style>
  <w:style w:type="character" w:styleId="EndnoteReference">
    <w:name w:val="endnote reference"/>
    <w:basedOn w:val="DefaultParagraphFont"/>
    <w:uiPriority w:val="99"/>
    <w:rsid w:val="00B64FAE"/>
    <w:rPr>
      <w:rFonts w:cs="Times New Roman"/>
      <w:vertAlign w:val="superscript"/>
    </w:rPr>
  </w:style>
  <w:style w:type="paragraph" w:customStyle="1" w:styleId="a1">
    <w:name w:val="Заголовок"/>
    <w:basedOn w:val="Normal"/>
    <w:next w:val="Subtitle"/>
    <w:uiPriority w:val="99"/>
    <w:rsid w:val="00B64FAE"/>
    <w:pPr>
      <w:jc w:val="center"/>
    </w:pPr>
    <w:rPr>
      <w:rFonts w:ascii="Arial" w:hAnsi="Arial" w:cs="Arial"/>
      <w:b/>
      <w:bCs/>
      <w:sz w:val="28"/>
    </w:rPr>
  </w:style>
  <w:style w:type="paragraph" w:styleId="BodyText">
    <w:name w:val="Body Text"/>
    <w:basedOn w:val="Normal"/>
    <w:link w:val="BodyTextChar"/>
    <w:uiPriority w:val="99"/>
    <w:rsid w:val="00B64FA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B64FAE"/>
    <w:rPr>
      <w:rFonts w:cs="Mangal"/>
    </w:rPr>
  </w:style>
  <w:style w:type="paragraph" w:styleId="Caption">
    <w:name w:val="caption"/>
    <w:basedOn w:val="Normal"/>
    <w:uiPriority w:val="99"/>
    <w:qFormat/>
    <w:rsid w:val="00B64FAE"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Normal"/>
    <w:uiPriority w:val="99"/>
    <w:rsid w:val="00B64FAE"/>
    <w:pPr>
      <w:suppressLineNumbers/>
    </w:pPr>
    <w:rPr>
      <w:rFonts w:cs="Mangal"/>
    </w:rPr>
  </w:style>
  <w:style w:type="paragraph" w:customStyle="1" w:styleId="ConsPlusNormal">
    <w:name w:val="ConsPlusNormal"/>
    <w:uiPriority w:val="99"/>
    <w:rsid w:val="00B64FAE"/>
    <w:pPr>
      <w:suppressAutoHyphens/>
      <w:autoSpaceDE w:val="0"/>
    </w:pPr>
    <w:rPr>
      <w:rFonts w:ascii="Arial" w:hAnsi="Arial" w:cs="Arial"/>
      <w:sz w:val="20"/>
      <w:szCs w:val="20"/>
      <w:lang w:eastAsia="zh-CN"/>
    </w:rPr>
  </w:style>
  <w:style w:type="paragraph" w:customStyle="1" w:styleId="ConsPlusTitle">
    <w:name w:val="ConsPlusTitle"/>
    <w:uiPriority w:val="99"/>
    <w:rsid w:val="00B64FAE"/>
    <w:pPr>
      <w:suppressAutoHyphens/>
      <w:autoSpaceDE w:val="0"/>
    </w:pPr>
    <w:rPr>
      <w:rFonts w:ascii="Arial" w:hAnsi="Arial" w:cs="Arial"/>
      <w:b/>
      <w:bCs/>
      <w:sz w:val="20"/>
      <w:szCs w:val="20"/>
      <w:lang w:eastAsia="zh-CN"/>
    </w:rPr>
  </w:style>
  <w:style w:type="paragraph" w:customStyle="1" w:styleId="a2">
    <w:name w:val="Знак Знак Знак Знак Знак Знак Знак"/>
    <w:basedOn w:val="Normal"/>
    <w:uiPriority w:val="99"/>
    <w:rsid w:val="00B64FAE"/>
    <w:pPr>
      <w:spacing w:before="280" w:after="280"/>
      <w:jc w:val="both"/>
    </w:pPr>
    <w:rPr>
      <w:rFonts w:ascii="Tahoma" w:hAnsi="Tahoma" w:cs="Tahoma"/>
      <w:sz w:val="20"/>
      <w:szCs w:val="20"/>
      <w:lang w:val="en-US"/>
    </w:rPr>
  </w:style>
  <w:style w:type="paragraph" w:styleId="NoSpacing">
    <w:name w:val="No Spacing"/>
    <w:uiPriority w:val="99"/>
    <w:qFormat/>
    <w:rsid w:val="00B64FAE"/>
    <w:pPr>
      <w:widowControl w:val="0"/>
      <w:suppressAutoHyphens/>
      <w:autoSpaceDE w:val="0"/>
    </w:pPr>
    <w:rPr>
      <w:sz w:val="20"/>
      <w:szCs w:val="20"/>
      <w:lang w:eastAsia="zh-CN"/>
    </w:rPr>
  </w:style>
  <w:style w:type="paragraph" w:customStyle="1" w:styleId="ConsNormal">
    <w:name w:val="ConsNormal"/>
    <w:uiPriority w:val="99"/>
    <w:rsid w:val="00B64FAE"/>
    <w:pPr>
      <w:widowControl w:val="0"/>
      <w:suppressAutoHyphens/>
      <w:autoSpaceDE w:val="0"/>
      <w:ind w:right="19772" w:firstLine="720"/>
    </w:pPr>
    <w:rPr>
      <w:rFonts w:ascii="Arial" w:hAnsi="Arial" w:cs="Arial"/>
      <w:sz w:val="20"/>
      <w:szCs w:val="20"/>
      <w:lang w:eastAsia="zh-CN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B64FAE"/>
    <w:pPr>
      <w:spacing w:line="480" w:lineRule="auto"/>
      <w:jc w:val="center"/>
    </w:pPr>
    <w:rPr>
      <w:rFonts w:ascii="Arial" w:hAnsi="Arial" w:cs="Arial"/>
      <w:b/>
      <w:bCs/>
      <w:sz w:val="20"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Times New Roman"/>
      <w:sz w:val="24"/>
      <w:szCs w:val="24"/>
      <w:lang w:eastAsia="zh-CN"/>
    </w:rPr>
  </w:style>
  <w:style w:type="paragraph" w:customStyle="1" w:styleId="11">
    <w:name w:val="Знак1"/>
    <w:basedOn w:val="Normal"/>
    <w:uiPriority w:val="99"/>
    <w:rsid w:val="00B64FAE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FootnoteText">
    <w:name w:val="footnote text"/>
    <w:basedOn w:val="Normal"/>
    <w:link w:val="FootnoteTextChar"/>
    <w:uiPriority w:val="99"/>
    <w:rsid w:val="00B64FA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Pr>
      <w:rFonts w:cs="Times New Roman"/>
      <w:sz w:val="20"/>
      <w:szCs w:val="20"/>
      <w:lang w:eastAsia="zh-CN"/>
    </w:rPr>
  </w:style>
  <w:style w:type="paragraph" w:customStyle="1" w:styleId="a3">
    <w:name w:val="Содержимое таблицы"/>
    <w:basedOn w:val="Normal"/>
    <w:uiPriority w:val="99"/>
    <w:rsid w:val="00B64FAE"/>
    <w:pPr>
      <w:suppressLineNumbers/>
    </w:pPr>
  </w:style>
  <w:style w:type="paragraph" w:customStyle="1" w:styleId="a4">
    <w:name w:val="Заголовок таблицы"/>
    <w:basedOn w:val="a3"/>
    <w:uiPriority w:val="99"/>
    <w:rsid w:val="00B64FAE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276</Words>
  <Characters>1574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Клиент</dc:creator>
  <cp:keywords/>
  <dc:description/>
  <cp:lastModifiedBy>админ</cp:lastModifiedBy>
  <cp:revision>4</cp:revision>
  <cp:lastPrinted>2015-05-06T13:01:00Z</cp:lastPrinted>
  <dcterms:created xsi:type="dcterms:W3CDTF">2015-05-06T13:02:00Z</dcterms:created>
  <dcterms:modified xsi:type="dcterms:W3CDTF">2015-05-11T14:01:00Z</dcterms:modified>
</cp:coreProperties>
</file>